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29" w:rsidRDefault="00BD6929">
      <w:bookmarkStart w:id="0" w:name="_GoBack"/>
      <w:bookmarkEnd w:id="0"/>
    </w:p>
    <w:p w:rsidR="00532560" w:rsidRDefault="00AE5A06">
      <w:r>
        <w:rPr>
          <w:rFonts w:ascii="Calibri" w:hAnsi="Calibri"/>
          <w:noProof/>
          <w:color w:val="000000"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126365</wp:posOffset>
            </wp:positionV>
            <wp:extent cx="781050" cy="85725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1636" w:type="dxa"/>
        <w:tblInd w:w="-9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5"/>
        <w:gridCol w:w="484"/>
        <w:gridCol w:w="396"/>
        <w:gridCol w:w="271"/>
        <w:gridCol w:w="177"/>
        <w:gridCol w:w="387"/>
        <w:gridCol w:w="60"/>
        <w:gridCol w:w="720"/>
        <w:gridCol w:w="398"/>
        <w:gridCol w:w="39"/>
        <w:gridCol w:w="403"/>
        <w:gridCol w:w="34"/>
        <w:gridCol w:w="646"/>
        <w:gridCol w:w="295"/>
        <w:gridCol w:w="96"/>
        <w:gridCol w:w="50"/>
        <w:gridCol w:w="283"/>
        <w:gridCol w:w="68"/>
        <w:gridCol w:w="36"/>
        <w:gridCol w:w="338"/>
        <w:gridCol w:w="73"/>
        <w:gridCol w:w="13"/>
        <w:gridCol w:w="286"/>
        <w:gridCol w:w="178"/>
        <w:gridCol w:w="134"/>
        <w:gridCol w:w="1864"/>
        <w:gridCol w:w="125"/>
        <w:gridCol w:w="187"/>
        <w:gridCol w:w="224"/>
        <w:gridCol w:w="59"/>
        <w:gridCol w:w="196"/>
        <w:gridCol w:w="67"/>
        <w:gridCol w:w="108"/>
        <w:gridCol w:w="362"/>
        <w:gridCol w:w="377"/>
        <w:gridCol w:w="160"/>
        <w:gridCol w:w="161"/>
        <w:gridCol w:w="41"/>
        <w:gridCol w:w="20"/>
        <w:gridCol w:w="138"/>
        <w:gridCol w:w="160"/>
        <w:gridCol w:w="177"/>
      </w:tblGrid>
      <w:tr w:rsidR="00532560" w:rsidTr="0080521C">
        <w:trPr>
          <w:gridAfter w:val="4"/>
          <w:wAfter w:w="495" w:type="dxa"/>
          <w:trHeight w:val="300"/>
        </w:trPr>
        <w:tc>
          <w:tcPr>
            <w:tcW w:w="11141" w:type="dxa"/>
            <w:gridSpan w:val="38"/>
            <w:shd w:val="clear" w:color="auto" w:fill="auto"/>
            <w:noWrap/>
            <w:vAlign w:val="center"/>
          </w:tcPr>
          <w:p w:rsidR="00AF023D" w:rsidRDefault="00AF023D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</w:pPr>
          </w:p>
          <w:p w:rsidR="00AF023D" w:rsidRDefault="00AF023D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</w:pPr>
          </w:p>
          <w:p w:rsidR="00AF023D" w:rsidRDefault="00AF023D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</w:pPr>
          </w:p>
          <w:p w:rsidR="00AF023D" w:rsidRDefault="00AF023D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</w:pPr>
          </w:p>
          <w:p w:rsidR="00532560" w:rsidRPr="00532560" w:rsidRDefault="00532560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</w:pPr>
            <w:r w:rsidRPr="00532560">
              <w:rPr>
                <w:rFonts w:ascii="Calibri" w:hAnsi="Calibri"/>
                <w:b/>
                <w:bCs/>
                <w:sz w:val="28"/>
                <w:szCs w:val="28"/>
                <w:u w:val="single"/>
              </w:rPr>
              <w:t>FICHA DE INSCRIÇÃO</w:t>
            </w:r>
          </w:p>
        </w:tc>
      </w:tr>
      <w:tr w:rsidR="00532560" w:rsidTr="0080521C">
        <w:trPr>
          <w:gridAfter w:val="1"/>
          <w:wAfter w:w="177" w:type="dxa"/>
          <w:trHeight w:val="225"/>
        </w:trPr>
        <w:tc>
          <w:tcPr>
            <w:tcW w:w="1345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7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87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41" w:type="dxa"/>
            <w:gridSpan w:val="3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gridSpan w:val="3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587" w:type="dxa"/>
            <w:gridSpan w:val="5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gridSpan w:val="3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6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5" w:type="dxa"/>
            <w:gridSpan w:val="2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1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9" w:type="dxa"/>
            <w:gridSpan w:val="3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noWrap/>
            <w:vAlign w:val="center"/>
          </w:tcPr>
          <w:p w:rsidR="00532560" w:rsidRDefault="0053256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F79CB" w:rsidTr="0080521C">
        <w:trPr>
          <w:gridAfter w:val="8"/>
          <w:wAfter w:w="1234" w:type="dxa"/>
          <w:trHeight w:val="1285"/>
        </w:trPr>
        <w:tc>
          <w:tcPr>
            <w:tcW w:w="10402" w:type="dxa"/>
            <w:gridSpan w:val="3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6F79CB" w:rsidRPr="00532560" w:rsidRDefault="006F79CB">
            <w:pPr>
              <w:jc w:val="center"/>
              <w:rPr>
                <w:rFonts w:ascii="Calibri" w:hAnsi="Calibri"/>
                <w:b/>
                <w:bCs/>
                <w:color w:val="339966"/>
              </w:rPr>
            </w:pPr>
            <w:r w:rsidRPr="00532560">
              <w:rPr>
                <w:rFonts w:ascii="Calibri" w:hAnsi="Calibri"/>
                <w:b/>
                <w:bCs/>
                <w:color w:val="339966"/>
              </w:rPr>
              <w:t>DADOS DA AÇÃO DE FORMAÇÃO</w:t>
            </w:r>
          </w:p>
        </w:tc>
      </w:tr>
      <w:tr w:rsidR="00532560" w:rsidTr="0080521C">
        <w:trPr>
          <w:gridAfter w:val="8"/>
          <w:wAfter w:w="1234" w:type="dxa"/>
          <w:trHeight w:val="458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532560" w:rsidRPr="00136288" w:rsidRDefault="00532560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13628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NOME DA AÇÃO DE FORMAÇÃO</w:t>
            </w:r>
          </w:p>
        </w:tc>
        <w:bookmarkStart w:id="1" w:name="Text1"/>
        <w:tc>
          <w:tcPr>
            <w:tcW w:w="6578" w:type="dxa"/>
            <w:gridSpan w:val="2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32560" w:rsidRPr="00136288" w:rsidRDefault="0053256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"/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t xml:space="preserve">  </w:t>
            </w:r>
          </w:p>
        </w:tc>
        <w:tc>
          <w:tcPr>
            <w:tcW w:w="858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32560" w:rsidRPr="008B58CE" w:rsidRDefault="00532560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EDIÇÃO</w:t>
            </w:r>
          </w:p>
        </w:tc>
        <w:tc>
          <w:tcPr>
            <w:tcW w:w="47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32560" w:rsidRPr="00136288" w:rsidRDefault="0053256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bookmarkStart w:id="2" w:name="Text2"/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"/>
                    <w:format w:val="TITLE CASE"/>
                  </w:textInput>
                </w:ffData>
              </w:fldChar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Pr="00136288"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 w:rsidRPr="00136288"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 w:rsidRPr="00136288"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03007" w:rsidTr="0080521C">
        <w:trPr>
          <w:gridAfter w:val="13"/>
          <w:wAfter w:w="2026" w:type="dxa"/>
          <w:trHeight w:val="530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136288" w:rsidRDefault="00403007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13628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REGIME EM QUE SE INSCREVE</w:t>
            </w:r>
          </w:p>
        </w:tc>
        <w:tc>
          <w:tcPr>
            <w:tcW w:w="62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136288" w:rsidRDefault="0040300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1"/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instrText xml:space="preserve"> FORMCHECKBOX </w:instrText>
            </w:r>
            <w:r w:rsidR="0080521C" w:rsidRPr="0080521C">
              <w:rPr>
                <w:rFonts w:ascii="Calibri" w:hAnsi="Calibri"/>
                <w:color w:val="000000"/>
                <w:sz w:val="18"/>
                <w:szCs w:val="18"/>
              </w:rPr>
            </w:r>
            <w:r w:rsidRPr="00136288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11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8B58CE" w:rsidRDefault="00403007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DIURNO</w:t>
            </w:r>
          </w:p>
        </w:tc>
        <w:tc>
          <w:tcPr>
            <w:tcW w:w="4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8B58CE" w:rsidRDefault="00403007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2"/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instrText xml:space="preserve"> FORMCHECKBOX </w:instrText>
            </w:r>
            <w:r w:rsidR="0080521C" w:rsidRPr="0080521C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fldChar w:fldCharType="end"/>
            </w:r>
            <w:bookmarkEnd w:id="4"/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8B58CE" w:rsidRDefault="00403007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PÓS-LABORAL</w:t>
            </w:r>
          </w:p>
        </w:tc>
        <w:tc>
          <w:tcPr>
            <w:tcW w:w="44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8B58CE" w:rsidRDefault="0040300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3"/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instrText xml:space="preserve"> FORMCHECKBOX </w:instrText>
            </w:r>
            <w:r w:rsidR="0080521C" w:rsidRPr="0080521C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084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403007" w:rsidRPr="008B58CE" w:rsidRDefault="00403007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FIM-DE-SEMANA</w:t>
            </w:r>
          </w:p>
        </w:tc>
      </w:tr>
      <w:tr w:rsidR="00136288" w:rsidTr="0080521C">
        <w:trPr>
          <w:gridAfter w:val="8"/>
          <w:wAfter w:w="1234" w:type="dxa"/>
          <w:trHeight w:val="539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136288" w:rsidRPr="00136288" w:rsidRDefault="0013628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13628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EMAIL</w:t>
            </w:r>
          </w:p>
        </w:tc>
        <w:bookmarkStart w:id="6" w:name="Text3"/>
        <w:tc>
          <w:tcPr>
            <w:tcW w:w="7906" w:type="dxa"/>
            <w:gridSpan w:val="3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136288" w:rsidRPr="00136288" w:rsidRDefault="00136288">
            <w:pPr>
              <w:rPr>
                <w:rFonts w:ascii="Calibri" w:hAnsi="Calibri"/>
                <w:color w:val="0000FF"/>
                <w:sz w:val="18"/>
                <w:szCs w:val="18"/>
              </w:rPr>
            </w:pPr>
            <w:r w:rsidRPr="00136288">
              <w:rPr>
                <w:rFonts w:ascii="Calibri" w:hAnsi="Calibri"/>
                <w:color w:val="0000FF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20"/>
                    <w:format w:val="LOWERCASE"/>
                  </w:textInput>
                </w:ffData>
              </w:fldChar>
            </w:r>
            <w:r w:rsidRPr="00136288">
              <w:rPr>
                <w:rFonts w:ascii="Calibri" w:hAnsi="Calibri"/>
                <w:color w:val="0000FF"/>
                <w:sz w:val="18"/>
                <w:szCs w:val="18"/>
              </w:rPr>
              <w:instrText xml:space="preserve"> FORMTEXT </w:instrText>
            </w:r>
            <w:r w:rsidRPr="00136288">
              <w:rPr>
                <w:rFonts w:ascii="Calibri" w:hAnsi="Calibri"/>
                <w:color w:val="0000FF"/>
                <w:sz w:val="18"/>
                <w:szCs w:val="18"/>
              </w:rPr>
            </w:r>
            <w:r w:rsidRPr="00136288">
              <w:rPr>
                <w:rFonts w:ascii="Calibri" w:hAnsi="Calibri"/>
                <w:color w:val="0000FF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FF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FF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FF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FF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FF"/>
                <w:sz w:val="18"/>
                <w:szCs w:val="18"/>
              </w:rPr>
              <w:t> </w:t>
            </w:r>
            <w:r w:rsidRPr="00136288">
              <w:rPr>
                <w:rFonts w:ascii="Calibri" w:hAnsi="Calibri"/>
                <w:color w:val="0000FF"/>
                <w:sz w:val="18"/>
                <w:szCs w:val="18"/>
              </w:rPr>
              <w:fldChar w:fldCharType="end"/>
            </w:r>
            <w:bookmarkEnd w:id="6"/>
          </w:p>
        </w:tc>
      </w:tr>
      <w:tr w:rsidR="00532560" w:rsidTr="0080521C">
        <w:trPr>
          <w:gridAfter w:val="8"/>
          <w:wAfter w:w="1234" w:type="dxa"/>
          <w:trHeight w:val="980"/>
        </w:trPr>
        <w:tc>
          <w:tcPr>
            <w:tcW w:w="10402" w:type="dxa"/>
            <w:gridSpan w:val="3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532560" w:rsidRPr="00532560" w:rsidRDefault="00532560">
            <w:pPr>
              <w:jc w:val="center"/>
              <w:rPr>
                <w:rFonts w:ascii="Calibri" w:hAnsi="Calibri"/>
                <w:b/>
                <w:bCs/>
                <w:color w:val="339966"/>
              </w:rPr>
            </w:pPr>
            <w:r w:rsidRPr="00532560">
              <w:rPr>
                <w:rFonts w:ascii="Calibri" w:hAnsi="Calibri"/>
                <w:b/>
                <w:bCs/>
                <w:color w:val="339966"/>
              </w:rPr>
              <w:t>DADOS PESSOAIS</w:t>
            </w:r>
          </w:p>
        </w:tc>
      </w:tr>
      <w:tr w:rsidR="00136288" w:rsidTr="0080521C">
        <w:trPr>
          <w:gridAfter w:val="8"/>
          <w:wAfter w:w="1234" w:type="dxa"/>
          <w:trHeight w:val="431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136288" w:rsidRPr="008B58CE" w:rsidRDefault="0013628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NOME</w:t>
            </w:r>
          </w:p>
        </w:tc>
        <w:bookmarkStart w:id="7" w:name="Text4"/>
        <w:tc>
          <w:tcPr>
            <w:tcW w:w="7906" w:type="dxa"/>
            <w:gridSpan w:val="30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136288" w:rsidRPr="008B58CE" w:rsidRDefault="00136288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7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136288" w:rsidTr="0080521C">
        <w:trPr>
          <w:gridAfter w:val="8"/>
          <w:wAfter w:w="1234" w:type="dxa"/>
          <w:trHeight w:val="359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136288" w:rsidRPr="008B58CE" w:rsidRDefault="0013628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DATA DE NASCIMENTO </w:t>
            </w:r>
          </w:p>
        </w:tc>
        <w:tc>
          <w:tcPr>
            <w:tcW w:w="7906" w:type="dxa"/>
            <w:gridSpan w:val="30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136288" w:rsidRPr="008B58CE" w:rsidRDefault="00136288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bookmarkStart w:id="8" w:name="Text5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date"/>
                    <w:maxLength w:val="10"/>
                    <w:format w:val="dd-MM-yyyy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8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858F1" w:rsidTr="0080521C">
        <w:trPr>
          <w:gridAfter w:val="8"/>
          <w:wAfter w:w="1234" w:type="dxa"/>
          <w:trHeight w:val="350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A858F1" w:rsidRPr="008B58CE" w:rsidRDefault="00A858F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MORADA</w:t>
            </w:r>
          </w:p>
        </w:tc>
        <w:tc>
          <w:tcPr>
            <w:tcW w:w="7906" w:type="dxa"/>
            <w:gridSpan w:val="30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A858F1" w:rsidRPr="008B58CE" w:rsidRDefault="00A858F1" w:rsidP="001612DB">
            <w:pPr>
              <w:ind w:left="-153"/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bookmarkStart w:id="9" w:name="Text6"/>
            <w:r w:rsidR="00136288" w:rsidRPr="008B58CE">
              <w:rPr>
                <w:rFonts w:ascii="Calibri" w:hAnsi="Calibri"/>
                <w:color w:val="000000"/>
                <w:sz w:val="18"/>
                <w:szCs w:val="18"/>
              </w:rPr>
              <w:t xml:space="preserve">   </w:t>
            </w:r>
            <w:r w:rsidR="00AF023D"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 w:rsidR="00AF023D"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="002508EC"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="00AF023D"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AF023D"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9"/>
          </w:p>
        </w:tc>
      </w:tr>
      <w:tr w:rsidR="00586BA9" w:rsidTr="0080521C">
        <w:trPr>
          <w:gridAfter w:val="8"/>
          <w:wAfter w:w="1234" w:type="dxa"/>
          <w:trHeight w:val="341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LOCALIDADE</w:t>
            </w:r>
          </w:p>
        </w:tc>
        <w:bookmarkStart w:id="10" w:name="Text7"/>
        <w:tc>
          <w:tcPr>
            <w:tcW w:w="2864" w:type="dxa"/>
            <w:gridSpan w:val="9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 w:rsidP="00136288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  <w:format w:val="TITLE CASE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538" w:type="dxa"/>
            <w:gridSpan w:val="10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586BA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CÓDIGO POSTAL</w:t>
            </w:r>
          </w:p>
        </w:tc>
        <w:bookmarkStart w:id="11" w:name="Text24"/>
        <w:tc>
          <w:tcPr>
            <w:tcW w:w="3504" w:type="dxa"/>
            <w:gridSpan w:val="11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vAlign w:val="center"/>
          </w:tcPr>
          <w:p w:rsidR="00586BA9" w:rsidRPr="008B58CE" w:rsidRDefault="00586BA9" w:rsidP="00586BA9">
            <w:pPr>
              <w:ind w:left="268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>
                    <w:type w:val="number"/>
                    <w:maxLength w:val="8"/>
                  </w:textInput>
                </w:ffData>
              </w:fldChar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="00A10C3E" w:rsidRPr="00586BA9">
              <w:rPr>
                <w:rFonts w:ascii="Calibri" w:hAnsi="Calibri"/>
                <w:color w:val="000000"/>
                <w:sz w:val="18"/>
                <w:szCs w:val="18"/>
              </w:rPr>
            </w:r>
            <w:r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1"/>
          </w:p>
        </w:tc>
      </w:tr>
      <w:tr w:rsidR="00586BA9" w:rsidTr="0080521C">
        <w:trPr>
          <w:trHeight w:val="350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TELEMÓVEL </w:t>
            </w:r>
          </w:p>
        </w:tc>
        <w:bookmarkStart w:id="12" w:name="Text9"/>
        <w:tc>
          <w:tcPr>
            <w:tcW w:w="2864" w:type="dxa"/>
            <w:gridSpan w:val="9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default w:val="123 456 789"/>
                    <w:maxLength w:val="13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239" w:type="dxa"/>
            <w:gridSpan w:val="8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FFFF99"/>
            <w:noWrap/>
            <w:vAlign w:val="center"/>
          </w:tcPr>
          <w:p w:rsidR="00586BA9" w:rsidRPr="00586BA9" w:rsidRDefault="00586BA9" w:rsidP="008B58CE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86BA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TELEFONE</w:t>
            </w:r>
          </w:p>
        </w:tc>
        <w:bookmarkStart w:id="13" w:name="Text10"/>
        <w:tc>
          <w:tcPr>
            <w:tcW w:w="3803" w:type="dxa"/>
            <w:gridSpan w:val="1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vAlign w:val="center"/>
          </w:tcPr>
          <w:p w:rsidR="00586BA9" w:rsidRPr="008B58CE" w:rsidRDefault="00586BA9" w:rsidP="00136288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123 456 789"/>
                    <w:maxLength w:val="13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3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5"/>
            <w:tcBorders>
              <w:left w:val="single" w:sz="4" w:space="0" w:color="FFFFFF"/>
            </w:tcBorders>
            <w:vAlign w:val="center"/>
          </w:tcPr>
          <w:p w:rsidR="00586BA9" w:rsidRDefault="00586BA9" w:rsidP="008B58C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dxa"/>
            <w:gridSpan w:val="2"/>
            <w:vAlign w:val="center"/>
          </w:tcPr>
          <w:p w:rsidR="00586BA9" w:rsidRDefault="00586BA9" w:rsidP="008B58C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7" w:type="dxa"/>
            <w:vAlign w:val="center"/>
          </w:tcPr>
          <w:p w:rsidR="00586BA9" w:rsidRDefault="00586BA9" w:rsidP="008B58C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586BA9" w:rsidTr="0080521C">
        <w:trPr>
          <w:gridAfter w:val="8"/>
          <w:wAfter w:w="1234" w:type="dxa"/>
          <w:trHeight w:val="359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Nº CARTÃO CIDADÃO/BI </w:t>
            </w:r>
          </w:p>
        </w:tc>
        <w:bookmarkStart w:id="14" w:name="Text11"/>
        <w:tc>
          <w:tcPr>
            <w:tcW w:w="2864" w:type="dxa"/>
            <w:gridSpan w:val="9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391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FFFF99"/>
            <w:noWrap/>
            <w:vAlign w:val="center"/>
          </w:tcPr>
          <w:p w:rsidR="00586BA9" w:rsidRPr="00586BA9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86BA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NIF</w:t>
            </w:r>
          </w:p>
        </w:tc>
        <w:bookmarkStart w:id="15" w:name="Text12"/>
        <w:tc>
          <w:tcPr>
            <w:tcW w:w="4651" w:type="dxa"/>
            <w:gridSpan w:val="19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number"/>
                    <w:default w:val="123456789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5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586BA9" w:rsidTr="0080521C">
        <w:trPr>
          <w:gridAfter w:val="8"/>
          <w:wAfter w:w="1234" w:type="dxa"/>
          <w:trHeight w:val="710"/>
        </w:trPr>
        <w:tc>
          <w:tcPr>
            <w:tcW w:w="10402" w:type="dxa"/>
            <w:gridSpan w:val="3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586BA9" w:rsidRPr="001612DB" w:rsidRDefault="00586BA9" w:rsidP="00136288">
            <w:pPr>
              <w:jc w:val="center"/>
              <w:rPr>
                <w:rFonts w:ascii="Calibri" w:hAnsi="Calibri"/>
                <w:b/>
                <w:bCs/>
                <w:color w:val="339966"/>
              </w:rPr>
            </w:pPr>
            <w:r w:rsidRPr="001612DB">
              <w:rPr>
                <w:rFonts w:ascii="Calibri" w:hAnsi="Calibri"/>
                <w:b/>
                <w:bCs/>
                <w:color w:val="339966"/>
              </w:rPr>
              <w:t>HABILITAÇÕES/SITUAÇÃO PROFISSIONAL</w:t>
            </w:r>
          </w:p>
        </w:tc>
      </w:tr>
      <w:tr w:rsidR="00586BA9" w:rsidTr="0080521C">
        <w:trPr>
          <w:gridAfter w:val="8"/>
          <w:wAfter w:w="1234" w:type="dxa"/>
          <w:trHeight w:val="719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HABILITAÇÕES ACADÉMICAS</w:t>
            </w:r>
          </w:p>
        </w:tc>
        <w:tc>
          <w:tcPr>
            <w:tcW w:w="7906" w:type="dxa"/>
            <w:gridSpan w:val="30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6"/>
          </w:p>
        </w:tc>
      </w:tr>
      <w:tr w:rsidR="00586BA9" w:rsidTr="0080521C">
        <w:trPr>
          <w:gridAfter w:val="8"/>
          <w:wAfter w:w="1234" w:type="dxa"/>
          <w:trHeight w:val="719"/>
        </w:trPr>
        <w:tc>
          <w:tcPr>
            <w:tcW w:w="2496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PROFISSÃO ATUAL</w:t>
            </w:r>
          </w:p>
        </w:tc>
        <w:tc>
          <w:tcPr>
            <w:tcW w:w="7906" w:type="dxa"/>
            <w:gridSpan w:val="30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7"/>
          </w:p>
        </w:tc>
      </w:tr>
      <w:tr w:rsidR="00586BA9" w:rsidTr="0080521C">
        <w:trPr>
          <w:gridAfter w:val="8"/>
          <w:wAfter w:w="1234" w:type="dxa"/>
          <w:trHeight w:val="701"/>
        </w:trPr>
        <w:tc>
          <w:tcPr>
            <w:tcW w:w="10402" w:type="dxa"/>
            <w:gridSpan w:val="3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586BA9" w:rsidRPr="001612DB" w:rsidRDefault="00586BA9">
            <w:pPr>
              <w:jc w:val="center"/>
              <w:rPr>
                <w:rFonts w:ascii="Calibri" w:hAnsi="Calibri"/>
                <w:b/>
                <w:bCs/>
                <w:color w:val="339966"/>
              </w:rPr>
            </w:pPr>
            <w:r w:rsidRPr="001612DB">
              <w:rPr>
                <w:rFonts w:ascii="Calibri" w:hAnsi="Calibri"/>
                <w:b/>
                <w:bCs/>
                <w:color w:val="339966"/>
              </w:rPr>
              <w:t>INFORMAÇÃO ADICIONAL</w:t>
            </w:r>
          </w:p>
        </w:tc>
      </w:tr>
      <w:tr w:rsidR="00586BA9" w:rsidTr="0080521C">
        <w:trPr>
          <w:gridAfter w:val="8"/>
          <w:wAfter w:w="1234" w:type="dxa"/>
          <w:trHeight w:val="404"/>
        </w:trPr>
        <w:tc>
          <w:tcPr>
            <w:tcW w:w="306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COMO TEVE CONHECIMENTO DO CURSO</w:t>
            </w:r>
          </w:p>
        </w:tc>
        <w:tc>
          <w:tcPr>
            <w:tcW w:w="7342" w:type="dxa"/>
            <w:gridSpan w:val="28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8"/>
          </w:p>
        </w:tc>
      </w:tr>
      <w:tr w:rsidR="00586BA9" w:rsidTr="0080521C">
        <w:trPr>
          <w:gridAfter w:val="8"/>
          <w:wAfter w:w="1234" w:type="dxa"/>
          <w:trHeight w:val="836"/>
        </w:trPr>
        <w:tc>
          <w:tcPr>
            <w:tcW w:w="306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MOTIVOS DA INSCRIÇÃO</w:t>
            </w:r>
          </w:p>
        </w:tc>
        <w:tc>
          <w:tcPr>
            <w:tcW w:w="7342" w:type="dxa"/>
            <w:gridSpan w:val="28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19"/>
          </w:p>
        </w:tc>
      </w:tr>
      <w:tr w:rsidR="00586BA9" w:rsidTr="0080521C">
        <w:trPr>
          <w:gridAfter w:val="8"/>
          <w:wAfter w:w="1234" w:type="dxa"/>
          <w:trHeight w:val="530"/>
        </w:trPr>
        <w:tc>
          <w:tcPr>
            <w:tcW w:w="10402" w:type="dxa"/>
            <w:gridSpan w:val="3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586BA9" w:rsidRPr="001612DB" w:rsidRDefault="00586BA9">
            <w:pPr>
              <w:jc w:val="center"/>
              <w:rPr>
                <w:rFonts w:ascii="Calibri" w:hAnsi="Calibri"/>
                <w:b/>
                <w:bCs/>
                <w:color w:val="339966"/>
              </w:rPr>
            </w:pPr>
            <w:r w:rsidRPr="001612DB">
              <w:rPr>
                <w:rFonts w:ascii="Calibri" w:hAnsi="Calibri"/>
                <w:b/>
                <w:bCs/>
                <w:color w:val="339966"/>
              </w:rPr>
              <w:t>DADOS DE FATURAÇÃO</w:t>
            </w:r>
          </w:p>
        </w:tc>
      </w:tr>
      <w:tr w:rsidR="00586BA9" w:rsidTr="0080521C">
        <w:trPr>
          <w:gridAfter w:val="8"/>
          <w:wAfter w:w="1234" w:type="dxa"/>
          <w:trHeight w:val="350"/>
        </w:trPr>
        <w:tc>
          <w:tcPr>
            <w:tcW w:w="182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NOME</w:t>
            </w:r>
          </w:p>
        </w:tc>
        <w:tc>
          <w:tcPr>
            <w:tcW w:w="8573" w:type="dxa"/>
            <w:gridSpan w:val="3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0"/>
          </w:p>
        </w:tc>
      </w:tr>
      <w:tr w:rsidR="00586BA9" w:rsidTr="0080521C">
        <w:trPr>
          <w:gridAfter w:val="8"/>
          <w:wAfter w:w="1234" w:type="dxa"/>
          <w:trHeight w:val="359"/>
        </w:trPr>
        <w:tc>
          <w:tcPr>
            <w:tcW w:w="182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MORADA</w:t>
            </w:r>
          </w:p>
        </w:tc>
        <w:tc>
          <w:tcPr>
            <w:tcW w:w="8573" w:type="dxa"/>
            <w:gridSpan w:val="3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1"/>
          </w:p>
        </w:tc>
      </w:tr>
      <w:tr w:rsidR="0080521C" w:rsidTr="0080521C">
        <w:trPr>
          <w:gridAfter w:val="8"/>
          <w:wAfter w:w="1234" w:type="dxa"/>
          <w:trHeight w:val="350"/>
        </w:trPr>
        <w:tc>
          <w:tcPr>
            <w:tcW w:w="182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80521C" w:rsidRPr="008B58CE" w:rsidRDefault="0080521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LOCALIDADE</w:t>
            </w:r>
          </w:p>
        </w:tc>
        <w:tc>
          <w:tcPr>
            <w:tcW w:w="3826" w:type="dxa"/>
            <w:gridSpan w:val="12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80521C" w:rsidRPr="008B58CE" w:rsidRDefault="0080521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555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80521C" w:rsidRPr="008B58CE" w:rsidRDefault="0080521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CÓDIGO POSTAL</w:t>
            </w:r>
          </w:p>
        </w:tc>
        <w:bookmarkStart w:id="23" w:name="Text20"/>
        <w:tc>
          <w:tcPr>
            <w:tcW w:w="3192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80521C" w:rsidRPr="008B58CE" w:rsidRDefault="0080521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>
                    <w:type w:val="number"/>
                    <w:maxLength w:val="8"/>
                  </w:textInput>
                </w:ffData>
              </w:fldChar>
            </w:r>
            <w:r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0521C">
              <w:rPr>
                <w:rFonts w:ascii="Calibri" w:hAnsi="Calibri"/>
                <w:color w:val="000000"/>
                <w:sz w:val="18"/>
                <w:szCs w:val="18"/>
              </w:rPr>
            </w:r>
            <w:r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3"/>
          </w:p>
        </w:tc>
      </w:tr>
      <w:tr w:rsidR="00586BA9" w:rsidTr="0080521C">
        <w:trPr>
          <w:gridAfter w:val="8"/>
          <w:wAfter w:w="1234" w:type="dxa"/>
          <w:trHeight w:val="314"/>
        </w:trPr>
        <w:tc>
          <w:tcPr>
            <w:tcW w:w="182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CONTACTO</w:t>
            </w:r>
          </w:p>
        </w:tc>
        <w:tc>
          <w:tcPr>
            <w:tcW w:w="3826" w:type="dxa"/>
            <w:gridSpan w:val="1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49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NIF</w:t>
            </w:r>
          </w:p>
        </w:tc>
        <w:tc>
          <w:tcPr>
            <w:tcW w:w="4250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99"/>
            <w:noWrap/>
            <w:vAlign w:val="center"/>
          </w:tcPr>
          <w:p w:rsidR="00586BA9" w:rsidRPr="008B58CE" w:rsidRDefault="00586BA9" w:rsidP="001612D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5" w:name="Text23"/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  <w:bookmarkEnd w:id="25"/>
          </w:p>
        </w:tc>
      </w:tr>
      <w:tr w:rsidR="00586BA9" w:rsidTr="0080521C">
        <w:trPr>
          <w:gridAfter w:val="8"/>
          <w:wAfter w:w="1234" w:type="dxa"/>
          <w:trHeight w:val="296"/>
        </w:trPr>
        <w:tc>
          <w:tcPr>
            <w:tcW w:w="7076" w:type="dxa"/>
            <w:gridSpan w:val="24"/>
            <w:tcBorders>
              <w:top w:val="single" w:sz="4" w:space="0" w:color="FFFFFF"/>
              <w:left w:val="single" w:sz="4" w:space="0" w:color="FFFFFF"/>
            </w:tcBorders>
            <w:shd w:val="clear" w:color="auto" w:fill="auto"/>
            <w:noWrap/>
            <w:vAlign w:val="center"/>
          </w:tcPr>
          <w:p w:rsidR="00586BA9" w:rsidRPr="008B58CE" w:rsidRDefault="00586BA9" w:rsidP="00883725">
            <w:pPr>
              <w:jc w:val="righ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DATA DE INSCRIÇÃO</w:t>
            </w:r>
          </w:p>
        </w:tc>
        <w:tc>
          <w:tcPr>
            <w:tcW w:w="2310" w:type="dxa"/>
            <w:gridSpan w:val="4"/>
            <w:tcBorders>
              <w:top w:val="single" w:sz="4" w:space="0" w:color="FFFFFF"/>
              <w:left w:val="single" w:sz="4" w:space="0" w:color="FFFFFF"/>
            </w:tcBorders>
            <w:shd w:val="clear" w:color="auto" w:fill="FFFFFF"/>
            <w:vAlign w:val="center"/>
          </w:tcPr>
          <w:p w:rsidR="00586BA9" w:rsidRPr="008B58CE" w:rsidRDefault="00586BA9" w:rsidP="00883725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date"/>
                    <w:maxLength w:val="10"/>
                    <w:format w:val="dd-MM-yyyy"/>
                  </w:textInput>
                </w:ffData>
              </w:fldCha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instrText xml:space="preserve"> FORMTEXT </w:instrTex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separate"/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="0080521C">
              <w:rPr>
                <w:rFonts w:ascii="Calibri" w:hAnsi="Calibri"/>
                <w:color w:val="000000"/>
                <w:sz w:val="18"/>
                <w:szCs w:val="18"/>
              </w:rPr>
              <w:t> </w:t>
            </w: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16" w:type="dxa"/>
            <w:gridSpan w:val="6"/>
            <w:tcBorders>
              <w:top w:val="single" w:sz="4" w:space="0" w:color="FFFFFF"/>
              <w:right w:val="single" w:sz="4" w:space="0" w:color="FFFFFF"/>
            </w:tcBorders>
            <w:shd w:val="clear" w:color="auto" w:fill="FFFFFF"/>
            <w:noWrap/>
            <w:vAlign w:val="center"/>
          </w:tcPr>
          <w:p w:rsidR="00586BA9" w:rsidRPr="008B58CE" w:rsidRDefault="00586BA9" w:rsidP="006F79CB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8B58C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</w:tbl>
    <w:p w:rsidR="00532560" w:rsidRDefault="00532560" w:rsidP="001612DB"/>
    <w:sectPr w:rsidR="00532560" w:rsidSect="002B244E">
      <w:pgSz w:w="11906" w:h="16838" w:code="9"/>
      <w:pgMar w:top="907" w:right="1656" w:bottom="288" w:left="165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rawingGridHorizontalSpacing w:val="2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06"/>
    <w:rsid w:val="00136288"/>
    <w:rsid w:val="001612DB"/>
    <w:rsid w:val="002508EC"/>
    <w:rsid w:val="002B244E"/>
    <w:rsid w:val="003139F0"/>
    <w:rsid w:val="00403007"/>
    <w:rsid w:val="00532560"/>
    <w:rsid w:val="00586BA9"/>
    <w:rsid w:val="006F79CB"/>
    <w:rsid w:val="0080521C"/>
    <w:rsid w:val="00883725"/>
    <w:rsid w:val="008B58CE"/>
    <w:rsid w:val="009B0EB6"/>
    <w:rsid w:val="00A10C3E"/>
    <w:rsid w:val="00A858F1"/>
    <w:rsid w:val="00AE5A06"/>
    <w:rsid w:val="00AF023D"/>
    <w:rsid w:val="00BD6929"/>
    <w:rsid w:val="00B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9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&#227;o\Downloads\QIMED%20-%20FICHA%20DE%20INSCRI&#199;&#195;O_template%20(2)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QIMED - FICHA DE INSCRIÇÃO_template (2)</Template>
  <TotalTime>1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GSA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1</cp:revision>
  <dcterms:created xsi:type="dcterms:W3CDTF">2017-07-19T16:06:00Z</dcterms:created>
  <dcterms:modified xsi:type="dcterms:W3CDTF">2017-07-19T16:07:00Z</dcterms:modified>
</cp:coreProperties>
</file>